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107DE4" w14:textId="1D2ED55B" w:rsidR="00BA00AB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PLASTERER</w:t>
      </w:r>
      <w:r>
        <w:rPr>
          <w:rFonts w:ascii="Times New Roman" w:hAnsi="Times New Roman" w:cs="Times New Roman"/>
          <w:sz w:val="24"/>
          <w:szCs w:val="24"/>
        </w:rPr>
        <w:t xml:space="preserve">       (d.1480)</w:t>
      </w:r>
    </w:p>
    <w:p w14:paraId="28BBC4A6" w14:textId="54760BDC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Shirburn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4FB1CB37" w14:textId="72CDE414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B3D112" w14:textId="1068787B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2D177" w14:textId="0C3D3412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Feb.1480</w:t>
      </w:r>
      <w:r>
        <w:rPr>
          <w:rFonts w:ascii="Times New Roman" w:hAnsi="Times New Roman" w:cs="Times New Roman"/>
          <w:sz w:val="24"/>
          <w:szCs w:val="24"/>
        </w:rPr>
        <w:tab/>
        <w:t>Administration of his lands and property was granted.  (W.Y.R. p.130)</w:t>
      </w:r>
    </w:p>
    <w:p w14:paraId="23033FFA" w14:textId="4EBA1E74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52F30AA" w14:textId="0E6AD283" w:rsid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1A9C85" w14:textId="679DDA6B" w:rsidR="006B1DD4" w:rsidRPr="006B1DD4" w:rsidRDefault="006B1DD4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2021</w:t>
      </w:r>
      <w:r w:rsidR="0013275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6B1DD4" w:rsidRPr="006B1D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C2C163" w14:textId="77777777" w:rsidR="006B1DD4" w:rsidRDefault="006B1DD4" w:rsidP="009139A6">
      <w:r>
        <w:separator/>
      </w:r>
    </w:p>
  </w:endnote>
  <w:endnote w:type="continuationSeparator" w:id="0">
    <w:p w14:paraId="63B73431" w14:textId="77777777" w:rsidR="006B1DD4" w:rsidRDefault="006B1DD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190FA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D287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8797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BA8E57" w14:textId="77777777" w:rsidR="006B1DD4" w:rsidRDefault="006B1DD4" w:rsidP="009139A6">
      <w:r>
        <w:separator/>
      </w:r>
    </w:p>
  </w:footnote>
  <w:footnote w:type="continuationSeparator" w:id="0">
    <w:p w14:paraId="5BB01F56" w14:textId="77777777" w:rsidR="006B1DD4" w:rsidRDefault="006B1DD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1D1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39A8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4E27B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1DD4"/>
    <w:rsid w:val="000666E0"/>
    <w:rsid w:val="00132750"/>
    <w:rsid w:val="002510B7"/>
    <w:rsid w:val="005C130B"/>
    <w:rsid w:val="006B1DD4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1353A4"/>
  <w15:chartTrackingRefBased/>
  <w15:docId w15:val="{33909EB1-5F0C-447A-9BD6-1F5299994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2021-03-11T10:50:00Z</dcterms:created>
  <dcterms:modified xsi:type="dcterms:W3CDTF">2021-03-11T10:54:00Z</dcterms:modified>
</cp:coreProperties>
</file>